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866E9" w14:textId="2507F6E9" w:rsidR="006B2F86" w:rsidRDefault="00314310" w:rsidP="00E71FC3">
      <w:pPr>
        <w:pStyle w:val="NoSpacing"/>
      </w:pPr>
      <w:r>
        <w:rPr>
          <w:u w:val="single"/>
        </w:rPr>
        <w:t>Thomas KIRKEHAM</w:t>
      </w:r>
      <w:r>
        <w:t xml:space="preserve">   </w:t>
      </w:r>
      <w:proofErr w:type="gramStart"/>
      <w:r>
        <w:t xml:space="preserve">   (</w:t>
      </w:r>
      <w:proofErr w:type="gramEnd"/>
      <w:r>
        <w:t>d.1454)</w:t>
      </w:r>
    </w:p>
    <w:p w14:paraId="3D980423" w14:textId="4FD4964C" w:rsidR="00314310" w:rsidRDefault="00314310" w:rsidP="00E71FC3">
      <w:pPr>
        <w:pStyle w:val="NoSpacing"/>
      </w:pPr>
      <w:r>
        <w:t xml:space="preserve">Vicar of </w:t>
      </w:r>
      <w:proofErr w:type="spellStart"/>
      <w:r>
        <w:t>Burnsall</w:t>
      </w:r>
      <w:proofErr w:type="spellEnd"/>
      <w:r>
        <w:t>, West Riding of Yorkshire.</w:t>
      </w:r>
    </w:p>
    <w:p w14:paraId="2996BE5F" w14:textId="17121769" w:rsidR="00314310" w:rsidRDefault="00314310" w:rsidP="00E71FC3">
      <w:pPr>
        <w:pStyle w:val="NoSpacing"/>
      </w:pPr>
    </w:p>
    <w:p w14:paraId="2C18C2E7" w14:textId="3BF2D58B" w:rsidR="00314310" w:rsidRDefault="00314310" w:rsidP="00E71FC3">
      <w:pPr>
        <w:pStyle w:val="NoSpacing"/>
      </w:pPr>
    </w:p>
    <w:p w14:paraId="3BFC844B" w14:textId="616833AA" w:rsidR="00662C4A" w:rsidRPr="00662C4A" w:rsidRDefault="00662C4A" w:rsidP="00662C4A">
      <w:pPr>
        <w:spacing w:after="0" w:line="240" w:lineRule="auto"/>
        <w:rPr>
          <w:rFonts w:eastAsia="Calibri"/>
          <w:lang w:val="en-US"/>
        </w:rPr>
      </w:pPr>
      <w:r w:rsidRPr="00662C4A">
        <w:rPr>
          <w:rFonts w:eastAsia="Calibri"/>
          <w:lang w:val="en-US"/>
        </w:rPr>
        <w:tab/>
        <w:t>1438</w:t>
      </w:r>
      <w:r w:rsidRPr="00662C4A">
        <w:rPr>
          <w:rFonts w:eastAsia="Calibri"/>
          <w:lang w:val="en-US"/>
        </w:rPr>
        <w:tab/>
        <w:t xml:space="preserve">He became </w:t>
      </w:r>
      <w:r>
        <w:rPr>
          <w:rFonts w:eastAsia="Calibri"/>
          <w:lang w:val="en-US"/>
        </w:rPr>
        <w:t>Vicar.</w:t>
      </w:r>
    </w:p>
    <w:p w14:paraId="6DF7084A" w14:textId="0E52EE68" w:rsidR="00662C4A" w:rsidRPr="00662C4A" w:rsidRDefault="00662C4A" w:rsidP="00662C4A">
      <w:pPr>
        <w:spacing w:after="0" w:line="240" w:lineRule="auto"/>
        <w:rPr>
          <w:rFonts w:eastAsia="Calibri"/>
          <w:lang w:val="en-US"/>
        </w:rPr>
      </w:pPr>
      <w:r w:rsidRPr="00662C4A">
        <w:rPr>
          <w:rFonts w:eastAsia="Calibri"/>
          <w:lang w:val="en-US"/>
        </w:rPr>
        <w:tab/>
      </w:r>
      <w:r w:rsidRPr="00662C4A">
        <w:rPr>
          <w:rFonts w:eastAsia="Calibri"/>
          <w:lang w:val="en-US"/>
        </w:rPr>
        <w:tab/>
        <w:t>(from information in the church)</w:t>
      </w:r>
    </w:p>
    <w:p w14:paraId="2C2F6BFA" w14:textId="466DFC74" w:rsidR="00314310" w:rsidRDefault="006502E3" w:rsidP="00E71FC3">
      <w:pPr>
        <w:pStyle w:val="NoSpacing"/>
      </w:pPr>
      <w:r>
        <w:t>24 Apr.1454</w:t>
      </w:r>
      <w:r>
        <w:tab/>
        <w:t>He made his Will.   (W.Y.R. p.98)</w:t>
      </w:r>
    </w:p>
    <w:p w14:paraId="14780E3C" w14:textId="77777777" w:rsidR="006502E3" w:rsidRDefault="006502E3" w:rsidP="006502E3">
      <w:pPr>
        <w:pStyle w:val="NoSpacing"/>
      </w:pPr>
      <w:r>
        <w:t>16 Aug.</w:t>
      </w:r>
      <w:r>
        <w:tab/>
        <w:t>Probate of his Will.   (ibid.)</w:t>
      </w:r>
    </w:p>
    <w:p w14:paraId="5CC6D8CE" w14:textId="77777777" w:rsidR="006502E3" w:rsidRDefault="006502E3" w:rsidP="006502E3">
      <w:pPr>
        <w:pStyle w:val="NoSpacing"/>
      </w:pPr>
    </w:p>
    <w:p w14:paraId="53783BD7" w14:textId="77777777" w:rsidR="006502E3" w:rsidRDefault="006502E3" w:rsidP="006502E3">
      <w:pPr>
        <w:pStyle w:val="NoSpacing"/>
      </w:pPr>
    </w:p>
    <w:p w14:paraId="047ACC08" w14:textId="7592FBCA" w:rsidR="006502E3" w:rsidRDefault="006502E3" w:rsidP="006502E3">
      <w:pPr>
        <w:pStyle w:val="NoSpacing"/>
      </w:pPr>
      <w:r>
        <w:t>23 February 2019</w:t>
      </w:r>
    </w:p>
    <w:p w14:paraId="22D257F7" w14:textId="24B505EC" w:rsidR="00662C4A" w:rsidRPr="00314310" w:rsidRDefault="00662C4A" w:rsidP="006502E3">
      <w:pPr>
        <w:pStyle w:val="NoSpacing"/>
      </w:pPr>
      <w:r>
        <w:t xml:space="preserve">  8 August 2020</w:t>
      </w:r>
    </w:p>
    <w:sectPr w:rsidR="00662C4A" w:rsidRPr="003143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D53F5" w14:textId="77777777" w:rsidR="00314310" w:rsidRDefault="00314310" w:rsidP="00E71FC3">
      <w:pPr>
        <w:spacing w:after="0" w:line="240" w:lineRule="auto"/>
      </w:pPr>
      <w:r>
        <w:separator/>
      </w:r>
    </w:p>
  </w:endnote>
  <w:endnote w:type="continuationSeparator" w:id="0">
    <w:p w14:paraId="4EF5391B" w14:textId="77777777" w:rsidR="00314310" w:rsidRDefault="003143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9D3E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0E358" w14:textId="77777777" w:rsidR="00314310" w:rsidRDefault="00314310" w:rsidP="00E71FC3">
      <w:pPr>
        <w:spacing w:after="0" w:line="240" w:lineRule="auto"/>
      </w:pPr>
      <w:r>
        <w:separator/>
      </w:r>
    </w:p>
  </w:footnote>
  <w:footnote w:type="continuationSeparator" w:id="0">
    <w:p w14:paraId="66A66DA1" w14:textId="77777777" w:rsidR="00314310" w:rsidRDefault="003143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310"/>
    <w:rsid w:val="001A7C09"/>
    <w:rsid w:val="00314310"/>
    <w:rsid w:val="00577BD5"/>
    <w:rsid w:val="006502E3"/>
    <w:rsid w:val="00656CBA"/>
    <w:rsid w:val="00662C4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23CB5"/>
  <w15:chartTrackingRefBased/>
  <w15:docId w15:val="{A276DE4F-23DE-436C-B53E-A52696FA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5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2019-02-23T21:15:00Z</dcterms:created>
  <dcterms:modified xsi:type="dcterms:W3CDTF">2020-08-06T09:15:00Z</dcterms:modified>
</cp:coreProperties>
</file>